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10E5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335345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335345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6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335345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718FA" w:rsidRPr="00B85922">
              <w:rPr>
                <w:rFonts w:ascii="TH SarabunPSK" w:hAnsi="TH SarabunPSK" w:cs="TH SarabunPSK"/>
                <w:sz w:val="30"/>
                <w:szCs w:val="30"/>
                <w:cs/>
              </w:rPr>
              <w:t>รศ.ฐาปนีย์  ธรรมเมธา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D718FA" w:rsidRDefault="00335345" w:rsidP="00D718FA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D718F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D718FA" w:rsidRPr="00B85922">
              <w:rPr>
                <w:rFonts w:ascii="TH SarabunPSK" w:hAnsi="TH SarabunPSK" w:cs="TH SarabunPSK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D718FA" w:rsidRPr="00B85922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นางสาวพัชรา เปลี่ยนสกุล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D718F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D718F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718FA" w:rsidRPr="00B85922">
              <w:rPr>
                <w:rFonts w:ascii="TH SarabunPSK" w:hAnsi="TH SarabunPSK" w:cs="TH SarabunPSK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E20C2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718FA" w:rsidRPr="00D26714" w:rsidRDefault="006C7B37" w:rsidP="00E20C2A">
            <w:pPr>
              <w:pStyle w:val="FootnoteText"/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D718FA"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="00D718FA" w:rsidRPr="00D26714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="00D718FA"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D718FA" w:rsidRPr="00D26714" w:rsidRDefault="00D718FA" w:rsidP="00E20C2A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D718FA" w:rsidRPr="00D26714" w:rsidRDefault="00D718FA" w:rsidP="00E20C2A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ความรู้ที่ฝังอยู่ในคน (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D718FA" w:rsidRPr="00D26714" w:rsidRDefault="00D718FA" w:rsidP="00E20C2A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ความรู้ที่ชัดแจ้ง (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D718FA" w:rsidRPr="00D26714" w:rsidRDefault="00D718FA" w:rsidP="00E20C2A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D718FA" w:rsidRPr="00D26714" w:rsidRDefault="00D718FA" w:rsidP="00E20C2A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เรื่อง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....รู้เท่าทัน ระวังสื่อลิขสิทธิ....</w:t>
            </w:r>
          </w:p>
          <w:p w:rsidR="00E379B3" w:rsidRPr="006C7B37" w:rsidRDefault="00E379B3" w:rsidP="00E20C2A">
            <w:pPr>
              <w:tabs>
                <w:tab w:val="left" w:pos="626"/>
              </w:tabs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5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08"/>
              <w:gridCol w:w="7343"/>
            </w:tblGrid>
            <w:tr w:rsidR="00A155E3" w:rsidRPr="003B7C5A" w:rsidTr="00E20C2A">
              <w:trPr>
                <w:trHeight w:val="454"/>
                <w:jc w:val="center"/>
              </w:trPr>
              <w:tc>
                <w:tcPr>
                  <w:tcW w:w="1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E20C2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718FA" w:rsidRPr="003B7C5A" w:rsidTr="00E20C2A">
              <w:trPr>
                <w:trHeight w:val="283"/>
                <w:jc w:val="center"/>
              </w:trPr>
              <w:tc>
                <w:tcPr>
                  <w:tcW w:w="1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18FA" w:rsidRPr="00F108FD" w:rsidRDefault="00D718FA" w:rsidP="00D718F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18FA" w:rsidRPr="00166D63" w:rsidRDefault="00D718FA" w:rsidP="00E20C2A">
                  <w:pPr>
                    <w:pStyle w:val="ListParagraph"/>
                    <w:numPr>
                      <w:ilvl w:val="0"/>
                      <w:numId w:val="9"/>
                    </w:numPr>
                    <w:ind w:left="0" w:firstLine="316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66D6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D718FA" w:rsidRPr="00442689" w:rsidRDefault="00D718FA" w:rsidP="00E20C2A">
                  <w:pPr>
                    <w:pStyle w:val="ListParagraph"/>
                    <w:numPr>
                      <w:ilvl w:val="0"/>
                      <w:numId w:val="8"/>
                    </w:numPr>
                    <w:ind w:left="0" w:firstLine="284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45B41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</w:t>
                  </w:r>
                  <w:r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>หรือจัดให้มีแหล่งเรียนรู้</w:t>
                  </w:r>
                  <w:r w:rsidRPr="00445B41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เพื่อให้บุคลากร</w:t>
                  </w:r>
                  <w:r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>หรือเจ้าหน้าที่ภายในหน่วยงาน</w:t>
                  </w:r>
                  <w:r w:rsidRPr="00445B41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ได้ศึกษา แลกเปลี่ยนเรียนรู้</w:t>
                  </w:r>
                </w:p>
              </w:tc>
            </w:tr>
            <w:tr w:rsidR="00D718FA" w:rsidRPr="003B7C5A" w:rsidTr="00E20C2A">
              <w:trPr>
                <w:trHeight w:val="283"/>
                <w:jc w:val="center"/>
              </w:trPr>
              <w:tc>
                <w:tcPr>
                  <w:tcW w:w="1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18FA" w:rsidRPr="00F108FD" w:rsidRDefault="00D718FA" w:rsidP="00D718F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18FA" w:rsidRDefault="00D718FA" w:rsidP="00E20C2A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"/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</w:t>
                  </w:r>
                  <w:r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งสำนัก/หน่วยงานประจำปีงบประมาณ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พ.ศ. 25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62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อย่างน้อย 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1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หรือสำนัก/หน่วยงานและให้มีรายละเอียดกระบวนการจัดการความรู้ และมีกระบวนการบริหารการเปลี่ยนแปลงโดยระบุกิจกรรมการจัดการความรู้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      </w:r>
                </w:p>
                <w:p w:rsidR="00D718FA" w:rsidRPr="00D26714" w:rsidRDefault="00D718FA" w:rsidP="00E20C2A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"/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พ.ศ. 256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D718FA" w:rsidRPr="003B7C5A" w:rsidTr="00E20C2A">
              <w:trPr>
                <w:trHeight w:val="283"/>
                <w:jc w:val="center"/>
              </w:trPr>
              <w:tc>
                <w:tcPr>
                  <w:tcW w:w="1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18FA" w:rsidRPr="00F108FD" w:rsidRDefault="00D718FA" w:rsidP="00D718F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18FA" w:rsidRDefault="00D718FA" w:rsidP="00E20C2A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งาน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อย่างน้อย 4 ครั้ง </w:t>
                  </w:r>
                </w:p>
                <w:p w:rsidR="00D718FA" w:rsidRPr="006157FD" w:rsidRDefault="00D718FA" w:rsidP="00E20C2A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ร่ว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มกิจกรรมแลกเปลี่ยนเรียนรู้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ในวัน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KM DAYs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ร่วมกับสำนัก/หน่วยงานของ สกอ. ระหว่างเดือน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ธันวาคม 2561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ถึง กันยายน 256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2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และ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ดำเนินงานตามแผนการจัดการความรู้ของสำนัก/หน่วยงาน</w:t>
                  </w:r>
                </w:p>
              </w:tc>
            </w:tr>
            <w:tr w:rsidR="00D718FA" w:rsidRPr="003B7C5A" w:rsidTr="00E20C2A">
              <w:trPr>
                <w:trHeight w:val="283"/>
                <w:jc w:val="center"/>
              </w:trPr>
              <w:tc>
                <w:tcPr>
                  <w:tcW w:w="1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18FA" w:rsidRPr="00F108FD" w:rsidRDefault="00D718FA" w:rsidP="00D718F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18FA" w:rsidRPr="00B63F29" w:rsidRDefault="00D718FA" w:rsidP="00E20C2A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KM DAYs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พร้อมภาพถ่ายกิจกรรม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ประจำปีงบประมาณ พ.ศ. 25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62 ให้กลุ่มพัฒนาระบบบริหาร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ภายในวันที่ 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10 กันยายน 2562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  <w:tr w:rsidR="00D718FA" w:rsidRPr="003B7C5A" w:rsidTr="00E20C2A">
              <w:trPr>
                <w:trHeight w:val="283"/>
                <w:jc w:val="center"/>
              </w:trPr>
              <w:tc>
                <w:tcPr>
                  <w:tcW w:w="1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18FA" w:rsidRPr="00F108FD" w:rsidRDefault="00D718FA" w:rsidP="00D718F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18FA" w:rsidRDefault="00D718FA" w:rsidP="00E20C2A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นำ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เล่มตามข้อ 4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จัดเก็บเป็นระบบ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และ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 </w:t>
                  </w:r>
                </w:p>
                <w:p w:rsidR="00D718FA" w:rsidRPr="006157FD" w:rsidRDefault="00D718FA" w:rsidP="00E20C2A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C25D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87A47" w:rsidRPr="003B7C5A" w:rsidTr="00CB6738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C87A47" w:rsidRPr="00D26714" w:rsidRDefault="00C87A47" w:rsidP="00C87A4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2671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276" w:type="dxa"/>
                </w:tcPr>
                <w:p w:rsidR="00C87A47" w:rsidRPr="00E20C2A" w:rsidRDefault="00C87A47" w:rsidP="00C87A47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E20C2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E20C2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  <w:p w:rsidR="00C87A47" w:rsidRPr="00E20C2A" w:rsidRDefault="00C87A47" w:rsidP="00C87A47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</w:tcPr>
                <w:p w:rsidR="00C87A47" w:rsidRDefault="001E2E89" w:rsidP="00C87A47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</w:p>
                <w:p w:rsidR="001E2E89" w:rsidRPr="00775AFF" w:rsidRDefault="001E2E89" w:rsidP="00C87A47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486" w:type="dxa"/>
                </w:tcPr>
                <w:p w:rsidR="00C87A47" w:rsidRPr="00775AFF" w:rsidRDefault="001E2E89" w:rsidP="00C87A4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</w:p>
              </w:tc>
              <w:tc>
                <w:tcPr>
                  <w:tcW w:w="1433" w:type="dxa"/>
                </w:tcPr>
                <w:p w:rsidR="00C87A47" w:rsidRPr="00775AFF" w:rsidRDefault="001E2E89" w:rsidP="00C87A4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C87A47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ดำเนินการส่งเอกสารตามระยะเวลาที่กำหนด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C87A47" w:rsidP="001E2E89">
            <w:pPr>
              <w:tabs>
                <w:tab w:val="left" w:pos="1321"/>
              </w:tabs>
              <w:ind w:firstLine="105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C87A47" w:rsidP="001E2E89">
            <w:pPr>
              <w:ind w:firstLine="1051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C87A47" w:rsidP="001E2E89">
            <w:pPr>
              <w:ind w:firstLine="1051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E7C1F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DB2" w:rsidRDefault="00DC3DB2">
      <w:r>
        <w:separator/>
      </w:r>
    </w:p>
  </w:endnote>
  <w:endnote w:type="continuationSeparator" w:id="0">
    <w:p w:rsidR="00DC3DB2" w:rsidRDefault="00DC3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DB2" w:rsidRDefault="00DC3DB2">
      <w:r>
        <w:separator/>
      </w:r>
    </w:p>
  </w:footnote>
  <w:footnote w:type="continuationSeparator" w:id="0">
    <w:p w:rsidR="00DC3DB2" w:rsidRDefault="00DC3D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462AEE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33534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462AEE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33534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739EDD54"/>
    <w:lvl w:ilvl="0" w:tplc="E230F402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BE3529B"/>
    <w:multiLevelType w:val="hybridMultilevel"/>
    <w:tmpl w:val="85464248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DA02AE0"/>
    <w:multiLevelType w:val="hybridMultilevel"/>
    <w:tmpl w:val="1AC8E312"/>
    <w:lvl w:ilvl="0" w:tplc="773E05EE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1F10"/>
    <w:rsid w:val="00106E78"/>
    <w:rsid w:val="0012187F"/>
    <w:rsid w:val="00124924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2E89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1B7"/>
    <w:rsid w:val="004306B6"/>
    <w:rsid w:val="0043284A"/>
    <w:rsid w:val="00436A70"/>
    <w:rsid w:val="00443E73"/>
    <w:rsid w:val="00453A01"/>
    <w:rsid w:val="004572D8"/>
    <w:rsid w:val="00462AEE"/>
    <w:rsid w:val="004640F2"/>
    <w:rsid w:val="00466391"/>
    <w:rsid w:val="00482805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621C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E7C1F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0E5D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87A47"/>
    <w:rsid w:val="00CE50B1"/>
    <w:rsid w:val="00CF0196"/>
    <w:rsid w:val="00CF3A4A"/>
    <w:rsid w:val="00CF45AF"/>
    <w:rsid w:val="00D134A9"/>
    <w:rsid w:val="00D14C29"/>
    <w:rsid w:val="00D26B5D"/>
    <w:rsid w:val="00D43F4A"/>
    <w:rsid w:val="00D45272"/>
    <w:rsid w:val="00D45D22"/>
    <w:rsid w:val="00D553D4"/>
    <w:rsid w:val="00D6022A"/>
    <w:rsid w:val="00D63723"/>
    <w:rsid w:val="00D718FA"/>
    <w:rsid w:val="00D816DE"/>
    <w:rsid w:val="00D849B7"/>
    <w:rsid w:val="00DA3363"/>
    <w:rsid w:val="00DA5582"/>
    <w:rsid w:val="00DC244A"/>
    <w:rsid w:val="00DC3DB2"/>
    <w:rsid w:val="00DE1A2C"/>
    <w:rsid w:val="00DE5095"/>
    <w:rsid w:val="00DE6CC4"/>
    <w:rsid w:val="00DF0979"/>
    <w:rsid w:val="00DF2CE3"/>
    <w:rsid w:val="00DF5A0B"/>
    <w:rsid w:val="00E04588"/>
    <w:rsid w:val="00E124BA"/>
    <w:rsid w:val="00E13428"/>
    <w:rsid w:val="00E20C2A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2172A2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E332A-F6F0-4788-9777-5AB628F82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0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3</cp:revision>
  <cp:lastPrinted>2018-04-05T01:06:00Z</cp:lastPrinted>
  <dcterms:created xsi:type="dcterms:W3CDTF">2019-05-16T08:31:00Z</dcterms:created>
  <dcterms:modified xsi:type="dcterms:W3CDTF">2019-06-13T07:29:00Z</dcterms:modified>
</cp:coreProperties>
</file>